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A97" w:rsidRPr="008978B2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31.05.2017</w:t>
      </w: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793A97" w:rsidRPr="008978B2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793A97" w:rsidRPr="008978B2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793A97" w:rsidRDefault="00793A97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93A97" w:rsidRPr="008978B2" w:rsidRDefault="00793A97" w:rsidP="001768D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93A97" w:rsidRPr="008978B2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793A97" w:rsidRPr="008978B2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93A97" w:rsidRPr="008978B2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müzik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93A97" w:rsidRPr="008978B2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93A97" w:rsidRPr="008978B2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93A97" w:rsidRPr="008978B2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793A97" w:rsidRPr="008978B2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793A97" w:rsidRDefault="00793A9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93A97" w:rsidRPr="008978B2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793A97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93A97" w:rsidRPr="008978B2" w:rsidRDefault="00793A9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93A97" w:rsidRDefault="00793A9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93A97" w:rsidRDefault="00793A9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93A97" w:rsidRPr="00EF689B" w:rsidRDefault="00793A97" w:rsidP="00EF689B"/>
    <w:p w:rsidR="00793A97" w:rsidRDefault="00793A97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793A97" w:rsidRPr="00AD188D" w:rsidRDefault="00793A97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ACİL DURUM TELEFONLARI</w:t>
      </w:r>
    </w:p>
    <w:p w:rsidR="00793A97" w:rsidRPr="00436F22" w:rsidRDefault="00793A9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Müzik-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 etkinli</w:t>
      </w:r>
      <w:r w:rsidRPr="00436F22">
        <w:rPr>
          <w:rFonts w:ascii="Comic Sans MS" w:hAnsi="Comic Sans MS"/>
          <w:bCs/>
          <w:sz w:val="20"/>
          <w:szCs w:val="20"/>
        </w:rPr>
        <w:t>k)</w:t>
      </w:r>
    </w:p>
    <w:p w:rsidR="00793A97" w:rsidRDefault="00793A9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>
        <w:rPr>
          <w:rFonts w:ascii="Comic Sans MS" w:hAnsi="Comic Sans MS"/>
          <w:bCs/>
          <w:sz w:val="20"/>
          <w:szCs w:val="20"/>
        </w:rPr>
        <w:t>48-60</w:t>
      </w:r>
    </w:p>
    <w:p w:rsidR="00793A97" w:rsidRPr="00436F22" w:rsidRDefault="00793A97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793A97" w:rsidRPr="00BB3A48" w:rsidRDefault="00793A9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4.15pt;width:294.75pt;height:3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">
            <v:textbox>
              <w:txbxContent>
                <w:p w:rsidR="00793A97" w:rsidRDefault="00793A97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93A97" w:rsidRDefault="00793A97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793A97" w:rsidRDefault="00793A97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793A97" w:rsidRPr="00312E45" w:rsidRDefault="00793A97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793A97" w:rsidRPr="00312E45" w:rsidRDefault="00793A97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</w:p>
                <w:p w:rsidR="00793A97" w:rsidRPr="00312E45" w:rsidRDefault="00793A97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793A97" w:rsidRPr="00312E45" w:rsidRDefault="00793A97" w:rsidP="00EB710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793A97" w:rsidRPr="00312E45" w:rsidRDefault="00793A97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16: Toplumsal yaşamda bireylerin farklı rol ve görevleri olduğunu açıklar.</w:t>
                  </w:r>
                </w:p>
                <w:p w:rsidR="00793A97" w:rsidRDefault="00793A97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Toplumda farklı rol ve görevlere sahip kişiler olduğunu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Aynı kişinin farklı rol ve görevleri olduğunu söyler.</w:t>
                  </w:r>
                </w:p>
                <w:p w:rsidR="00793A97" w:rsidRPr="00312E45" w:rsidRDefault="00793A97" w:rsidP="00EB710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793A97" w:rsidRPr="00312E45" w:rsidRDefault="00793A97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10: Görsel materyalleri okur.</w:t>
                  </w:r>
                </w:p>
                <w:p w:rsidR="00793A97" w:rsidRDefault="00793A97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açıklar.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sorulara cevap verir. Görsel materyalleri kullanarak olay, öykü gibi kompozisyonlar oluşturur.</w:t>
                  </w:r>
                </w:p>
                <w:p w:rsidR="00793A97" w:rsidRPr="00312E45" w:rsidRDefault="00793A97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6.4pt;margin-top:4.15pt;width:430.75pt;height:424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">
            <v:textbox>
              <w:txbxContent>
                <w:p w:rsidR="00793A97" w:rsidRDefault="00793A97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 zır zır çalıyor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 kardeşim uyuyor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Çok fazla meraklandım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Acaba kimler arıyor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Arıyor soruyor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Bak telefon çalıyor</w:t>
                  </w:r>
                </w:p>
                <w:p w:rsidR="00793A97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Zırrr…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……………Tekerlemesi söylenerek çocukların dikkati etkinliğe çekilir. Acil durum telefon numaraları söylenir.</w:t>
                  </w:r>
                </w:p>
                <w:p w:rsidR="00793A97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AMBULANS İÇİN : 112  İTFAİYE İÇİN :110  POLİS İÇİN :155</w:t>
                  </w:r>
                </w:p>
                <w:p w:rsidR="00793A97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TELEFON şarkısı söylenir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Telefonun delikleri içinde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Ufak tefek parmakların yüzünden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Ah bilseniz basımıza ne geldi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Küçük kardeşimin yüzünden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Babam evde yokken telefon eder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Bütün şehri arar rahatsız eder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Sayıları bilmez küçük yumurcak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Bilmeyiz ne zaman akıllanacak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112 den ambulans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793A97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110 dan itfaiye geldi</w:t>
                  </w:r>
                </w:p>
                <w:p w:rsidR="00793A97" w:rsidRPr="00CD2569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155  den polisler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793A97" w:rsidRDefault="00793A97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Kızdılar babımı alıp gittiler</w:t>
                  </w:r>
                </w:p>
                <w:p w:rsidR="00793A97" w:rsidRPr="00CD2569" w:rsidRDefault="00793A97" w:rsidP="00CB017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Acil durum telefonlarını sadece ihtiyacımız olduğu zaman aramalıyız. Gereksiz yere meşgul etmemeliyiz yoksa gerçekten ihtiyacı olan insanları engellemiş oluruz.</w:t>
                  </w:r>
                  <w:r w:rsidRPr="00CB0174">
                    <w:t xml:space="preserve"> </w:t>
                  </w:r>
                  <w:r w:rsidRPr="00CB0174">
                    <w:rPr>
                      <w:rFonts w:ascii="Comic Sans MS" w:hAnsi="Comic Sans MS"/>
                      <w:sz w:val="20"/>
                      <w:szCs w:val="20"/>
                    </w:rPr>
                    <w:t xml:space="preserve">Tahtaya AMBULANS-POLİS-İTFAİYE araçlarının resimleri asılır. Masanın üzerine ise kartondan hazırlanmış  rakamlar bırakılır. Çocuklar her araca uygun telefon numaralarını bulup yapıştırır. Zorlanan çocuğa rehberlik edilir.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shape>
        </w:pict>
      </w:r>
    </w:p>
    <w:p w:rsidR="00793A97" w:rsidRPr="00BB3A48" w:rsidRDefault="00793A9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93A97" w:rsidRPr="00BB3A48" w:rsidRDefault="00793A97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28" type="#_x0000_t202" style="position:absolute;margin-left:-5.6pt;margin-top:314.3pt;width:294pt;height:71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">
            <v:textbox>
              <w:txbxContent>
                <w:p w:rsidR="00793A97" w:rsidRDefault="00793A97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793A97" w:rsidRPr="009322A4" w:rsidRDefault="00793A97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Evde de acil durum telefonlarını hatırlatınız , ezberlemesine yardımcı olunuz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793A97" w:rsidRDefault="00793A97" w:rsidP="00890E89">
      <w:r>
        <w:rPr>
          <w:noProof/>
        </w:rPr>
        <w:pict>
          <v:shape id="Text Box 9" o:spid="_x0000_s1029" type="#_x0000_t202" style="position:absolute;margin-left:313.15pt;margin-top:7.9pt;width:351.75pt;height:89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">
            <v:textbox>
              <w:txbxContent>
                <w:p w:rsidR="00793A97" w:rsidRPr="007706DB" w:rsidRDefault="00793A97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5.55pt;margin-top:1.2pt;width:280.5pt;height:99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">
            <v:textbox>
              <w:txbxContent>
                <w:p w:rsidR="00793A97" w:rsidRDefault="00793A97" w:rsidP="00C36564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793A97" w:rsidRPr="00C36564" w:rsidRDefault="00793A97" w:rsidP="00C3656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Karton rakamlar, polis itfaiye ambulans resimleri</w:t>
                  </w:r>
                </w:p>
                <w:p w:rsidR="00793A97" w:rsidRDefault="00793A97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793A97" w:rsidRPr="00890E89" w:rsidRDefault="00793A97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Acil durum</w:t>
                  </w:r>
                </w:p>
                <w:p w:rsidR="00793A97" w:rsidRPr="00436F22" w:rsidRDefault="00793A97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793A97" w:rsidRPr="00436F22" w:rsidRDefault="00793A97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793A97" w:rsidRDefault="00793A97" w:rsidP="00890E89"/>
    <w:p w:rsidR="00793A97" w:rsidRDefault="00793A97" w:rsidP="00890E89"/>
    <w:p w:rsidR="00793A97" w:rsidRDefault="00793A97" w:rsidP="00890E89"/>
    <w:p w:rsidR="00793A97" w:rsidRDefault="00793A97" w:rsidP="00890E89"/>
    <w:p w:rsidR="00793A97" w:rsidRPr="00890E89" w:rsidRDefault="00793A97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793A97" w:rsidRDefault="00793A97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ne demek?</w:t>
      </w:r>
    </w:p>
    <w:p w:rsidR="00793A97" w:rsidRDefault="00793A97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Polisin telefon numarası kaç?</w:t>
      </w:r>
    </w:p>
    <w:p w:rsidR="00793A97" w:rsidRDefault="00793A97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telefon numarası kaç?</w:t>
      </w:r>
    </w:p>
    <w:p w:rsidR="00793A97" w:rsidRDefault="00793A97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kaç?</w:t>
      </w:r>
    </w:p>
    <w:p w:rsidR="00793A97" w:rsidRDefault="00793A97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telefonları sürekli aranabilir?</w:t>
      </w:r>
    </w:p>
    <w:p w:rsidR="00793A97" w:rsidRDefault="00793A97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793A97" w:rsidRPr="00423963" w:rsidRDefault="00793A97" w:rsidP="00423963"/>
    <w:p w:rsidR="00793A97" w:rsidRDefault="00793A97" w:rsidP="00423963"/>
    <w:p w:rsidR="00793A97" w:rsidRPr="00423963" w:rsidRDefault="00793A97" w:rsidP="00423963">
      <w:pPr>
        <w:tabs>
          <w:tab w:val="left" w:pos="2295"/>
        </w:tabs>
      </w:pPr>
      <w:r>
        <w:tab/>
      </w:r>
    </w:p>
    <w:sectPr w:rsidR="00793A97" w:rsidRPr="00423963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A97" w:rsidRDefault="00793A97" w:rsidP="00806A98">
      <w:pPr>
        <w:spacing w:after="0" w:line="240" w:lineRule="auto"/>
      </w:pPr>
      <w:r>
        <w:separator/>
      </w:r>
    </w:p>
  </w:endnote>
  <w:endnote w:type="continuationSeparator" w:id="0">
    <w:p w:rsidR="00793A97" w:rsidRDefault="00793A9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A97" w:rsidRDefault="00793A97">
    <w:pPr>
      <w:pStyle w:val="Footer"/>
    </w:pPr>
  </w:p>
  <w:p w:rsidR="00793A97" w:rsidRDefault="00793A97">
    <w:pPr>
      <w:pStyle w:val="Footer"/>
    </w:pPr>
  </w:p>
  <w:p w:rsidR="00793A97" w:rsidRDefault="00793A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A97" w:rsidRDefault="00793A97" w:rsidP="00806A98">
      <w:pPr>
        <w:spacing w:after="0" w:line="240" w:lineRule="auto"/>
      </w:pPr>
      <w:r>
        <w:separator/>
      </w:r>
    </w:p>
  </w:footnote>
  <w:footnote w:type="continuationSeparator" w:id="0">
    <w:p w:rsidR="00793A97" w:rsidRDefault="00793A9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45E0"/>
    <w:rsid w:val="001D0122"/>
    <w:rsid w:val="001F0B73"/>
    <w:rsid w:val="001F341C"/>
    <w:rsid w:val="001F4B0C"/>
    <w:rsid w:val="002134AD"/>
    <w:rsid w:val="00216154"/>
    <w:rsid w:val="002201E3"/>
    <w:rsid w:val="00242923"/>
    <w:rsid w:val="002A1BCC"/>
    <w:rsid w:val="002B5687"/>
    <w:rsid w:val="002C40DB"/>
    <w:rsid w:val="002C4D8E"/>
    <w:rsid w:val="0030759F"/>
    <w:rsid w:val="00312E45"/>
    <w:rsid w:val="00382F38"/>
    <w:rsid w:val="003A2AC5"/>
    <w:rsid w:val="003B30BC"/>
    <w:rsid w:val="003C0F4A"/>
    <w:rsid w:val="003C2D3A"/>
    <w:rsid w:val="003D6A56"/>
    <w:rsid w:val="003E254C"/>
    <w:rsid w:val="00411C7A"/>
    <w:rsid w:val="00423963"/>
    <w:rsid w:val="00430623"/>
    <w:rsid w:val="00436F22"/>
    <w:rsid w:val="00445C4B"/>
    <w:rsid w:val="00446ED2"/>
    <w:rsid w:val="00455396"/>
    <w:rsid w:val="0045549D"/>
    <w:rsid w:val="004744A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411C7"/>
    <w:rsid w:val="0057788E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B5B61"/>
    <w:rsid w:val="006D28C4"/>
    <w:rsid w:val="006D6401"/>
    <w:rsid w:val="006D6FD2"/>
    <w:rsid w:val="00764F63"/>
    <w:rsid w:val="007706DB"/>
    <w:rsid w:val="0077795F"/>
    <w:rsid w:val="00793A97"/>
    <w:rsid w:val="00801C8B"/>
    <w:rsid w:val="00806A98"/>
    <w:rsid w:val="008432E8"/>
    <w:rsid w:val="0085733F"/>
    <w:rsid w:val="008637FB"/>
    <w:rsid w:val="00890E89"/>
    <w:rsid w:val="00893B30"/>
    <w:rsid w:val="008978B2"/>
    <w:rsid w:val="008A359E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065D2"/>
    <w:rsid w:val="00C110B3"/>
    <w:rsid w:val="00C36564"/>
    <w:rsid w:val="00C3789F"/>
    <w:rsid w:val="00C644FA"/>
    <w:rsid w:val="00C66B23"/>
    <w:rsid w:val="00C826C2"/>
    <w:rsid w:val="00C903B4"/>
    <w:rsid w:val="00CA20A7"/>
    <w:rsid w:val="00CB0174"/>
    <w:rsid w:val="00CD2569"/>
    <w:rsid w:val="00CE6E6F"/>
    <w:rsid w:val="00D21128"/>
    <w:rsid w:val="00D617CD"/>
    <w:rsid w:val="00D77DC0"/>
    <w:rsid w:val="00D94A26"/>
    <w:rsid w:val="00DF71B6"/>
    <w:rsid w:val="00E04C1B"/>
    <w:rsid w:val="00E1402F"/>
    <w:rsid w:val="00E4402B"/>
    <w:rsid w:val="00E47557"/>
    <w:rsid w:val="00E614B8"/>
    <w:rsid w:val="00E823BB"/>
    <w:rsid w:val="00E8439E"/>
    <w:rsid w:val="00E9611D"/>
    <w:rsid w:val="00EA59EF"/>
    <w:rsid w:val="00EB7102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  <w:rsid w:val="00FD2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1B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41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155</Words>
  <Characters>887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2015-09-04T19:19:00Z</dcterms:created>
  <dcterms:modified xsi:type="dcterms:W3CDTF">2016-08-29T22:03:00Z</dcterms:modified>
</cp:coreProperties>
</file>